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A2F8" w14:textId="65C171D7" w:rsidR="0077187B" w:rsidRPr="00AA4D9D" w:rsidRDefault="00467EB1" w:rsidP="00C32A17">
      <w:pPr>
        <w:spacing w:after="80"/>
        <w:ind w:left="5687"/>
        <w:rPr>
          <w:rFonts w:asciiTheme="minorHAnsi" w:hAnsiTheme="minorHAnsi" w:cstheme="minorHAnsi"/>
          <w:b/>
        </w:rPr>
      </w:pPr>
      <w:r w:rsidRPr="00AA4D9D">
        <w:rPr>
          <w:rFonts w:asciiTheme="minorHAnsi" w:hAnsiTheme="minorHAnsi" w:cstheme="minorHAnsi"/>
          <w:b/>
        </w:rPr>
        <w:t>Zamawiający:</w:t>
      </w:r>
    </w:p>
    <w:p w14:paraId="56751C09" w14:textId="77777777" w:rsidR="00AA4D9D" w:rsidRPr="00AA4D9D" w:rsidRDefault="00AA4D9D" w:rsidP="00C32A17">
      <w:pPr>
        <w:pStyle w:val="Tekstpodstawowy"/>
        <w:spacing w:after="0" w:line="276" w:lineRule="auto"/>
        <w:ind w:left="5550" w:firstLine="137"/>
        <w:rPr>
          <w:rFonts w:asciiTheme="minorHAnsi" w:hAnsiTheme="minorHAnsi" w:cstheme="minorHAnsi"/>
          <w:sz w:val="22"/>
          <w:szCs w:val="22"/>
        </w:rPr>
      </w:pPr>
      <w:r w:rsidRPr="00AA4D9D">
        <w:rPr>
          <w:rFonts w:asciiTheme="minorHAnsi" w:hAnsiTheme="minorHAnsi" w:cstheme="minorHAnsi"/>
          <w:sz w:val="22"/>
          <w:szCs w:val="22"/>
        </w:rPr>
        <w:t xml:space="preserve">Szpital Miejski </w:t>
      </w:r>
    </w:p>
    <w:p w14:paraId="599DD4F1" w14:textId="0FAF62FC" w:rsidR="00AA4D9D" w:rsidRPr="00AA4D9D" w:rsidRDefault="00AA4D9D" w:rsidP="00C32A17">
      <w:pPr>
        <w:pStyle w:val="Tekstpodstawowy"/>
        <w:spacing w:after="0" w:line="276" w:lineRule="auto"/>
        <w:ind w:left="5550" w:firstLine="137"/>
        <w:rPr>
          <w:rFonts w:asciiTheme="minorHAnsi" w:hAnsiTheme="minorHAnsi" w:cstheme="minorHAnsi"/>
          <w:sz w:val="22"/>
          <w:szCs w:val="22"/>
        </w:rPr>
      </w:pPr>
      <w:r w:rsidRPr="00AA4D9D">
        <w:rPr>
          <w:rFonts w:asciiTheme="minorHAnsi" w:hAnsiTheme="minorHAnsi" w:cstheme="minorHAnsi"/>
          <w:sz w:val="22"/>
          <w:szCs w:val="22"/>
        </w:rPr>
        <w:t xml:space="preserve">w Siemianowicach Śląskich Sp. z o.o. </w:t>
      </w:r>
    </w:p>
    <w:p w14:paraId="16FEF83F" w14:textId="77777777" w:rsidR="00AA4D9D" w:rsidRPr="00AA4D9D" w:rsidRDefault="00AA4D9D" w:rsidP="00C32A17">
      <w:pPr>
        <w:pStyle w:val="Tekstpodstawowy"/>
        <w:spacing w:after="0" w:line="276" w:lineRule="auto"/>
        <w:ind w:left="5413" w:firstLine="274"/>
        <w:rPr>
          <w:rFonts w:asciiTheme="minorHAnsi" w:hAnsiTheme="minorHAnsi" w:cstheme="minorHAnsi"/>
          <w:sz w:val="22"/>
          <w:szCs w:val="22"/>
        </w:rPr>
      </w:pPr>
      <w:r w:rsidRPr="00AA4D9D">
        <w:rPr>
          <w:rFonts w:asciiTheme="minorHAnsi" w:hAnsiTheme="minorHAnsi" w:cstheme="minorHAnsi"/>
          <w:sz w:val="22"/>
          <w:szCs w:val="22"/>
        </w:rPr>
        <w:t>ul. 1-go Maja 9</w:t>
      </w:r>
    </w:p>
    <w:p w14:paraId="12E43C38" w14:textId="4E86426E" w:rsidR="0077187B" w:rsidRPr="00AA4D9D" w:rsidRDefault="00AA4D9D" w:rsidP="00C32A17">
      <w:pPr>
        <w:pStyle w:val="Tekstpodstawowy"/>
        <w:spacing w:after="0" w:line="276" w:lineRule="auto"/>
        <w:ind w:left="5276" w:firstLine="411"/>
        <w:rPr>
          <w:rFonts w:asciiTheme="minorHAnsi" w:hAnsiTheme="minorHAnsi" w:cstheme="minorHAnsi"/>
          <w:sz w:val="22"/>
          <w:szCs w:val="22"/>
        </w:rPr>
      </w:pPr>
      <w:r w:rsidRPr="00AA4D9D">
        <w:rPr>
          <w:rFonts w:asciiTheme="minorHAnsi" w:hAnsiTheme="minorHAnsi" w:cstheme="minorHAnsi"/>
          <w:sz w:val="22"/>
          <w:szCs w:val="22"/>
        </w:rPr>
        <w:t>41 – 100 Siemianowice Śląskie</w:t>
      </w:r>
    </w:p>
    <w:p w14:paraId="58E6F799" w14:textId="77777777" w:rsidR="0077187B" w:rsidRPr="00AA4D9D" w:rsidRDefault="00467EB1">
      <w:pPr>
        <w:spacing w:after="0" w:line="480" w:lineRule="auto"/>
        <w:rPr>
          <w:rFonts w:asciiTheme="minorHAnsi" w:hAnsiTheme="minorHAnsi" w:cstheme="minorHAnsi"/>
          <w:b/>
        </w:rPr>
      </w:pPr>
      <w:r w:rsidRPr="00AA4D9D">
        <w:rPr>
          <w:rFonts w:asciiTheme="minorHAnsi" w:hAnsiTheme="minorHAnsi" w:cstheme="minorHAnsi"/>
          <w:b/>
        </w:rPr>
        <w:t>Wykonawca:</w:t>
      </w:r>
    </w:p>
    <w:p w14:paraId="2FB59ED2" w14:textId="77777777" w:rsidR="0077187B" w:rsidRPr="00AA4D9D" w:rsidRDefault="00467EB1">
      <w:pPr>
        <w:spacing w:after="0"/>
        <w:ind w:right="3260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……………………………………………………………………</w:t>
      </w:r>
    </w:p>
    <w:p w14:paraId="659AA9E4" w14:textId="77777777" w:rsidR="0077187B" w:rsidRPr="00AA4D9D" w:rsidRDefault="00467EB1">
      <w:pPr>
        <w:ind w:right="2976"/>
        <w:rPr>
          <w:rFonts w:asciiTheme="minorHAnsi" w:hAnsiTheme="minorHAnsi" w:cstheme="minorHAnsi"/>
          <w:i/>
        </w:rPr>
      </w:pPr>
      <w:r w:rsidRPr="00AA4D9D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7974743B" w14:textId="77777777" w:rsidR="0077187B" w:rsidRPr="00AA4D9D" w:rsidRDefault="00467EB1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AA4D9D">
        <w:rPr>
          <w:rFonts w:asciiTheme="minorHAnsi" w:hAnsiTheme="minorHAnsi" w:cstheme="minorHAnsi"/>
          <w:u w:val="single"/>
        </w:rPr>
        <w:t>reprezentowany przez:</w:t>
      </w:r>
    </w:p>
    <w:p w14:paraId="039BE490" w14:textId="77777777" w:rsidR="0077187B" w:rsidRPr="00AA4D9D" w:rsidRDefault="00467EB1">
      <w:pPr>
        <w:spacing w:after="40"/>
        <w:ind w:right="3260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………………………………………………</w:t>
      </w:r>
    </w:p>
    <w:p w14:paraId="0E9C15CC" w14:textId="77777777" w:rsidR="0077187B" w:rsidRDefault="00467EB1">
      <w:pPr>
        <w:spacing w:after="480"/>
        <w:ind w:right="3260"/>
        <w:rPr>
          <w:rFonts w:asciiTheme="minorHAnsi" w:hAnsiTheme="minorHAnsi" w:cstheme="minorHAnsi"/>
          <w:i/>
        </w:rPr>
      </w:pPr>
      <w:r w:rsidRPr="00AA4D9D">
        <w:rPr>
          <w:rFonts w:asciiTheme="minorHAnsi" w:hAnsiTheme="minorHAnsi" w:cstheme="minorHAnsi"/>
          <w:i/>
        </w:rPr>
        <w:t>(imię, nazwisko, stanowisko/podstawa do reprezentacji)</w:t>
      </w:r>
    </w:p>
    <w:p w14:paraId="256178B1" w14:textId="77777777" w:rsidR="00AA4D9D" w:rsidRPr="00AA4D9D" w:rsidRDefault="00AA4D9D" w:rsidP="00AA4D9D">
      <w:pPr>
        <w:spacing w:before="240" w:after="120" w:line="276" w:lineRule="auto"/>
        <w:jc w:val="center"/>
        <w:rPr>
          <w:rFonts w:asciiTheme="minorHAnsi" w:hAnsiTheme="minorHAnsi" w:cstheme="minorHAnsi"/>
          <w:b/>
        </w:rPr>
      </w:pPr>
      <w:r w:rsidRPr="00AA4D9D">
        <w:rPr>
          <w:rFonts w:asciiTheme="minorHAnsi" w:hAnsiTheme="minorHAnsi" w:cstheme="minorHAnsi"/>
          <w:b/>
        </w:rPr>
        <w:t>OŚWIADCZENIE WYKONAWCY</w:t>
      </w:r>
    </w:p>
    <w:p w14:paraId="275FF36C" w14:textId="77777777" w:rsidR="00AA4D9D" w:rsidRPr="00AA4D9D" w:rsidRDefault="00AA4D9D" w:rsidP="00AA4D9D">
      <w:pPr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składane na podstawie art. 125 ust. 1 ustawy z dnia 11 września 2019 r.  Prawo zamówień publicznych (t.j. Dz. U. z 2024 r. poz. 1320) (dalej jako: ustawa Pzp), dotyczące przesłanek wykluczenia z:</w:t>
      </w:r>
    </w:p>
    <w:p w14:paraId="270A36E6" w14:textId="77777777" w:rsidR="00AA4D9D" w:rsidRPr="00AA4D9D" w:rsidRDefault="00AA4D9D" w:rsidP="00AA4D9D">
      <w:pPr>
        <w:jc w:val="center"/>
        <w:rPr>
          <w:rFonts w:asciiTheme="minorHAnsi" w:hAnsiTheme="minorHAnsi" w:cstheme="minorHAnsi"/>
          <w:b/>
          <w:bCs/>
        </w:rPr>
      </w:pPr>
      <w:r w:rsidRPr="00AA4D9D">
        <w:rPr>
          <w:rFonts w:asciiTheme="minorHAnsi" w:hAnsiTheme="minorHAnsi" w:cstheme="minorHAnsi"/>
          <w:b/>
          <w:bCs/>
        </w:rPr>
        <w:t>art. 5K Rozporządzenia 833/2014</w:t>
      </w:r>
    </w:p>
    <w:p w14:paraId="4DE8E607" w14:textId="77777777" w:rsidR="00AA4D9D" w:rsidRPr="00AA4D9D" w:rsidRDefault="00AA4D9D" w:rsidP="00AA4D9D">
      <w:pPr>
        <w:jc w:val="center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oraz</w:t>
      </w:r>
    </w:p>
    <w:p w14:paraId="59A2BBA9" w14:textId="089EC0A8" w:rsidR="00AA4D9D" w:rsidRPr="00AA4D9D" w:rsidRDefault="00AA4D9D" w:rsidP="00AA4D9D">
      <w:pPr>
        <w:pStyle w:val="Bezodstpw"/>
        <w:jc w:val="both"/>
        <w:rPr>
          <w:b/>
          <w:bCs/>
          <w:i/>
        </w:rPr>
      </w:pPr>
      <w:r w:rsidRPr="00AA4D9D">
        <w:rPr>
          <w:b/>
          <w:bCs/>
        </w:rPr>
        <w:t>art. 7 ust. 1 Ustawy z dnia 13 kwietnia 2022 r. o szczególnych rozwiązaniach w zakresie przeciwdziałania wspieraniu agresji na Ukrainę oraz służących ochronie bezpieczeństwa narodowego (t.j. Dz. U. z 202</w:t>
      </w:r>
      <w:r w:rsidR="00E61EBF">
        <w:rPr>
          <w:b/>
          <w:bCs/>
        </w:rPr>
        <w:t>5</w:t>
      </w:r>
      <w:r w:rsidRPr="00AA4D9D">
        <w:rPr>
          <w:b/>
          <w:bCs/>
        </w:rPr>
        <w:t>r. poz. 5</w:t>
      </w:r>
      <w:r w:rsidR="00E61EBF">
        <w:rPr>
          <w:b/>
          <w:bCs/>
        </w:rPr>
        <w:t>14</w:t>
      </w:r>
      <w:r w:rsidRPr="00AA4D9D">
        <w:rPr>
          <w:b/>
          <w:bCs/>
        </w:rPr>
        <w:t>).</w:t>
      </w:r>
    </w:p>
    <w:p w14:paraId="71B22B04" w14:textId="77777777" w:rsidR="0077187B" w:rsidRPr="00AA4D9D" w:rsidRDefault="00467EB1">
      <w:pPr>
        <w:spacing w:before="360" w:after="12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Na potrzeby postępowania o udzielenie zamówienia publicznego pn.:</w:t>
      </w:r>
    </w:p>
    <w:p w14:paraId="5B292ED7" w14:textId="1D38A553" w:rsidR="00682114" w:rsidRPr="00A3365C" w:rsidRDefault="00A3365C" w:rsidP="00E67207">
      <w:pPr>
        <w:spacing w:line="276" w:lineRule="auto"/>
        <w:jc w:val="center"/>
        <w:rPr>
          <w:rFonts w:asciiTheme="minorHAnsi" w:eastAsia="Times New Roman" w:hAnsiTheme="minorHAnsi" w:cstheme="minorHAnsi"/>
          <w:b/>
          <w:i/>
          <w:iCs/>
          <w:color w:val="0070C0"/>
          <w:lang w:eastAsia="pl-PL"/>
        </w:rPr>
      </w:pPr>
      <w:bookmarkStart w:id="0" w:name="_Hlk195684869"/>
      <w:r w:rsidRPr="00A3365C">
        <w:rPr>
          <w:rFonts w:asciiTheme="minorHAnsi" w:eastAsia="Times New Roman" w:hAnsiTheme="minorHAnsi" w:cstheme="minorHAnsi"/>
          <w:b/>
          <w:i/>
          <w:iCs/>
          <w:color w:val="0070C0"/>
          <w:lang w:eastAsia="pl-PL"/>
        </w:rPr>
        <w:t>„Dostawa wyrobów medycznych jednorazowych na potrzeby Szpitala Miejskiego w</w:t>
      </w:r>
      <w:r w:rsidRPr="00A3365C">
        <w:rPr>
          <w:rFonts w:asciiTheme="minorHAnsi" w:eastAsia="Times New Roman" w:hAnsiTheme="minorHAnsi" w:cstheme="minorHAnsi"/>
          <w:b/>
          <w:i/>
          <w:iCs/>
          <w:color w:val="0070C0"/>
          <w:lang w:eastAsia="pl-PL"/>
        </w:rPr>
        <w:t xml:space="preserve"> </w:t>
      </w:r>
      <w:r w:rsidRPr="00A3365C">
        <w:rPr>
          <w:rFonts w:asciiTheme="minorHAnsi" w:eastAsia="Times New Roman" w:hAnsiTheme="minorHAnsi" w:cstheme="minorHAnsi"/>
          <w:b/>
          <w:i/>
          <w:iCs/>
          <w:color w:val="0070C0"/>
          <w:lang w:eastAsia="pl-PL"/>
        </w:rPr>
        <w:t>Siemianowicach Śląskich  Sp. z o .o. – część 1”</w:t>
      </w:r>
    </w:p>
    <w:bookmarkEnd w:id="0"/>
    <w:p w14:paraId="55F6C7A5" w14:textId="4430C605" w:rsidR="0077187B" w:rsidRPr="00AA4D9D" w:rsidRDefault="00467EB1">
      <w:pPr>
        <w:spacing w:after="24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 xml:space="preserve">prowadzonego przez </w:t>
      </w:r>
      <w:r w:rsidRPr="00AA4D9D">
        <w:rPr>
          <w:rFonts w:asciiTheme="minorHAnsi" w:hAnsiTheme="minorHAnsi" w:cstheme="minorHAnsi"/>
          <w:b/>
        </w:rPr>
        <w:t xml:space="preserve">Szpital </w:t>
      </w:r>
      <w:r w:rsidR="006C7484">
        <w:rPr>
          <w:rFonts w:asciiTheme="minorHAnsi" w:hAnsiTheme="minorHAnsi" w:cstheme="minorHAnsi"/>
          <w:b/>
        </w:rPr>
        <w:t>Miejski w Siemianowicach Śląskich</w:t>
      </w:r>
      <w:r w:rsidRPr="00AA4D9D">
        <w:rPr>
          <w:rFonts w:asciiTheme="minorHAnsi" w:hAnsiTheme="minorHAnsi" w:cstheme="minorHAnsi"/>
          <w:b/>
        </w:rPr>
        <w:t>,</w:t>
      </w:r>
      <w:r w:rsidRPr="00AA4D9D">
        <w:rPr>
          <w:rFonts w:asciiTheme="minorHAnsi" w:hAnsiTheme="minorHAnsi" w:cstheme="minorHAnsi"/>
        </w:rPr>
        <w:t xml:space="preserve"> oświadczam, co następuje:</w:t>
      </w:r>
    </w:p>
    <w:tbl>
      <w:tblPr>
        <w:tblW w:w="90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2"/>
      </w:tblGrid>
      <w:tr w:rsidR="0077187B" w:rsidRPr="00AA4D9D" w14:paraId="34A98C52" w14:textId="77777777" w:rsidTr="00AA4D9D">
        <w:tc>
          <w:tcPr>
            <w:tcW w:w="90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5E11A" w14:textId="77777777" w:rsidR="0077187B" w:rsidRPr="00AA4D9D" w:rsidRDefault="00467EB1">
            <w:pPr>
              <w:spacing w:before="120" w:after="120"/>
              <w:rPr>
                <w:rFonts w:asciiTheme="minorHAnsi" w:hAnsiTheme="minorHAnsi" w:cstheme="minorHAnsi"/>
              </w:rPr>
            </w:pPr>
            <w:r w:rsidRPr="00AA4D9D">
              <w:rPr>
                <w:rFonts w:asciiTheme="minorHAnsi" w:hAnsiTheme="minorHAnsi" w:cstheme="minorHAnsi"/>
                <w:b/>
              </w:rPr>
              <w:t>OŚWIADCZENIA DOTYCZĄCE WYKONAWCY</w:t>
            </w:r>
          </w:p>
        </w:tc>
      </w:tr>
    </w:tbl>
    <w:p w14:paraId="6778F297" w14:textId="77777777" w:rsidR="0077187B" w:rsidRPr="00AA4D9D" w:rsidRDefault="00467EB1">
      <w:pPr>
        <w:spacing w:before="240" w:after="12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</w:t>
      </w:r>
      <w:r w:rsidRPr="00AA4D9D">
        <w:rPr>
          <w:rFonts w:asciiTheme="minorHAnsi" w:hAnsiTheme="minorHAnsi" w:cstheme="minorHAnsi"/>
          <w:i/>
          <w:iCs/>
        </w:rPr>
        <w:t>dalej: rozporządzenie 833/2014</w:t>
      </w:r>
      <w:r w:rsidRPr="00AA4D9D">
        <w:rPr>
          <w:rFonts w:asciiTheme="minorHAnsi" w:hAnsiTheme="minorHAnsi" w:cstheme="minorHAnsi"/>
        </w:rPr>
        <w:t xml:space="preserve">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 w:rsidRPr="00AA4D9D">
        <w:rPr>
          <w:rFonts w:asciiTheme="minorHAnsi" w:hAnsiTheme="minorHAnsi" w:cstheme="minorHAnsi"/>
          <w:i/>
          <w:iCs/>
        </w:rPr>
        <w:t xml:space="preserve">dalej: rozporządzenie 2022/576 </w:t>
      </w:r>
      <w:r w:rsidRPr="00AA4D9D">
        <w:rPr>
          <w:rStyle w:val="Odwoanieprzypisudolnego"/>
          <w:rFonts w:asciiTheme="minorHAnsi" w:hAnsiTheme="minorHAnsi" w:cstheme="minorHAnsi"/>
          <w:i/>
          <w:iCs/>
        </w:rPr>
        <w:footnoteReference w:id="1"/>
      </w:r>
      <w:r w:rsidRPr="00AA4D9D">
        <w:rPr>
          <w:rFonts w:asciiTheme="minorHAnsi" w:hAnsiTheme="minorHAnsi" w:cstheme="minorHAnsi"/>
        </w:rPr>
        <w:t>.</w:t>
      </w:r>
    </w:p>
    <w:p w14:paraId="25FF6BAA" w14:textId="6B7E22E8" w:rsidR="0077187B" w:rsidRPr="00AA4D9D" w:rsidRDefault="00467EB1">
      <w:pPr>
        <w:spacing w:after="24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lastRenderedPageBreak/>
        <w:t xml:space="preserve">Oświadczam, że nie zachodzą w stosunku do mnie przesłanki wykluczenia z postępowania na podstawie art. 7 ust. 1 ustawy z dnia 13 kwietnia 2022 r. </w:t>
      </w:r>
      <w:r w:rsidRPr="00AA4D9D">
        <w:rPr>
          <w:rFonts w:asciiTheme="minorHAnsi" w:hAnsiTheme="minorHAnsi" w:cstheme="minorHAnsi"/>
          <w:i/>
          <w:iCs/>
        </w:rPr>
        <w:t>o szczególnych rozwiązaniach w zakresie przeciwdziałania wspieraniu agresji na Ukrainę oraz służących ochronie bezpieczeństwa narodowego</w:t>
      </w:r>
      <w:r w:rsidRPr="00AA4D9D">
        <w:rPr>
          <w:rFonts w:asciiTheme="minorHAnsi" w:hAnsiTheme="minorHAnsi" w:cstheme="minorHAnsi"/>
        </w:rPr>
        <w:t xml:space="preserve"> (</w:t>
      </w:r>
      <w:r w:rsidR="00DB0447" w:rsidRPr="00AA4D9D">
        <w:rPr>
          <w:rFonts w:asciiTheme="minorHAnsi" w:hAnsiTheme="minorHAnsi" w:cstheme="minorHAnsi"/>
        </w:rPr>
        <w:t xml:space="preserve">t.j. z </w:t>
      </w:r>
      <w:r w:rsidRPr="00AA4D9D">
        <w:rPr>
          <w:rFonts w:asciiTheme="minorHAnsi" w:hAnsiTheme="minorHAnsi" w:cstheme="minorHAnsi"/>
        </w:rPr>
        <w:t>Dz. U.</w:t>
      </w:r>
      <w:r w:rsidR="00DB0447" w:rsidRPr="00AA4D9D">
        <w:rPr>
          <w:rFonts w:asciiTheme="minorHAnsi" w:hAnsiTheme="minorHAnsi" w:cstheme="minorHAnsi"/>
        </w:rPr>
        <w:t xml:space="preserve"> 202</w:t>
      </w:r>
      <w:r w:rsidR="006A1532">
        <w:rPr>
          <w:rFonts w:asciiTheme="minorHAnsi" w:hAnsiTheme="minorHAnsi" w:cstheme="minorHAnsi"/>
        </w:rPr>
        <w:t>5</w:t>
      </w:r>
      <w:r w:rsidR="00EB0E55" w:rsidRPr="00AA4D9D">
        <w:rPr>
          <w:rFonts w:asciiTheme="minorHAnsi" w:hAnsiTheme="minorHAnsi" w:cstheme="minorHAnsi"/>
        </w:rPr>
        <w:t xml:space="preserve"> r.</w:t>
      </w:r>
      <w:r w:rsidR="00DB0447" w:rsidRPr="00AA4D9D">
        <w:rPr>
          <w:rFonts w:asciiTheme="minorHAnsi" w:hAnsiTheme="minorHAnsi" w:cstheme="minorHAnsi"/>
        </w:rPr>
        <w:t xml:space="preserve"> poz. </w:t>
      </w:r>
      <w:r w:rsidR="006A1532">
        <w:rPr>
          <w:rFonts w:asciiTheme="minorHAnsi" w:hAnsiTheme="minorHAnsi" w:cstheme="minorHAnsi"/>
        </w:rPr>
        <w:t>514</w:t>
      </w:r>
      <w:r w:rsidRPr="00AA4D9D">
        <w:rPr>
          <w:rFonts w:asciiTheme="minorHAnsi" w:hAnsiTheme="minorHAnsi" w:cstheme="minorHAnsi"/>
        </w:rPr>
        <w:t xml:space="preserve">) </w:t>
      </w:r>
      <w:r w:rsidRPr="00AA4D9D">
        <w:rPr>
          <w:rStyle w:val="Odwoanieprzypisudolnego"/>
          <w:rFonts w:asciiTheme="minorHAnsi" w:hAnsiTheme="minorHAnsi" w:cstheme="minorHAnsi"/>
        </w:rPr>
        <w:footnoteReference w:id="2"/>
      </w:r>
      <w:r w:rsidRPr="00AA4D9D">
        <w:rPr>
          <w:rFonts w:asciiTheme="minorHAnsi" w:hAnsiTheme="minorHAnsi" w:cstheme="minorHAnsi"/>
        </w:rPr>
        <w:t xml:space="preserve"> .</w:t>
      </w:r>
    </w:p>
    <w:tbl>
      <w:tblPr>
        <w:tblW w:w="90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2"/>
      </w:tblGrid>
      <w:tr w:rsidR="0077187B" w:rsidRPr="00AA4D9D" w14:paraId="63147E76" w14:textId="77777777" w:rsidTr="00AA4D9D">
        <w:tc>
          <w:tcPr>
            <w:tcW w:w="90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2264F" w14:textId="77777777" w:rsidR="0077187B" w:rsidRPr="00AA4D9D" w:rsidRDefault="00467EB1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AA4D9D">
              <w:rPr>
                <w:rFonts w:asciiTheme="minorHAnsi" w:hAnsiTheme="minorHAnsi" w:cstheme="minorHAnsi"/>
                <w:b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244465F0" w14:textId="77777777" w:rsidR="0077187B" w:rsidRPr="00AA4D9D" w:rsidRDefault="00467EB1">
      <w:pPr>
        <w:spacing w:before="240" w:after="12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  <w:color w:val="0070C0"/>
        </w:rPr>
        <w:t xml:space="preserve">[UWAGA: wypełnić tylko w przypadku podmiotu udostępniającego zasoby, na którego zdolnościach lub sytuacji wykonawca polega w zakresie odpowiadającym ponad 10% wartości zamówienia. </w:t>
      </w:r>
      <w:r w:rsidR="005C0CED" w:rsidRPr="00AA4D9D">
        <w:rPr>
          <w:rFonts w:asciiTheme="minorHAnsi" w:hAnsiTheme="minorHAnsi" w:cstheme="minorHAnsi"/>
          <w:color w:val="0070C0"/>
        </w:rPr>
        <w:br/>
      </w:r>
      <w:r w:rsidRPr="00AA4D9D">
        <w:rPr>
          <w:rFonts w:asciiTheme="minorHAnsi" w:hAnsiTheme="minorHAnsi" w:cstheme="minorHAnsi"/>
          <w:color w:val="0070C0"/>
        </w:rPr>
        <w:t>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6F075F55" w14:textId="77777777" w:rsidR="0077187B" w:rsidRPr="00AA4D9D" w:rsidRDefault="00467EB1">
      <w:pPr>
        <w:spacing w:before="240" w:after="12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Oświadczam, że w celu wykazania spełniania warunków udziału w postępowaniu, określonych przez zamawiającego polegam na zdolnościach lub sytuacji następującego podmiotu udostępniającego zasoby:</w:t>
      </w:r>
    </w:p>
    <w:p w14:paraId="08E13419" w14:textId="77777777" w:rsidR="0077187B" w:rsidRPr="00AA4D9D" w:rsidRDefault="00467EB1">
      <w:pPr>
        <w:spacing w:after="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……………………………….……………………………………………………………….....</w:t>
      </w:r>
    </w:p>
    <w:p w14:paraId="42984C11" w14:textId="77777777" w:rsidR="0077187B" w:rsidRPr="00AA4D9D" w:rsidRDefault="00467EB1" w:rsidP="00AA4D9D">
      <w:pPr>
        <w:spacing w:line="276" w:lineRule="auto"/>
        <w:rPr>
          <w:rFonts w:asciiTheme="minorHAnsi" w:hAnsiTheme="minorHAnsi" w:cstheme="minorHAnsi"/>
          <w:i/>
          <w:iCs/>
        </w:rPr>
      </w:pPr>
      <w:r w:rsidRPr="00AA4D9D">
        <w:rPr>
          <w:rFonts w:asciiTheme="minorHAnsi" w:hAnsiTheme="minorHAnsi" w:cstheme="minorHAnsi"/>
          <w:i/>
          <w:iCs/>
        </w:rPr>
        <w:t>(podać pełną nazwę/firmę, adres, a także w zależności od podmiotu: NIP/PESEL, KRS/CEiDG)</w:t>
      </w:r>
    </w:p>
    <w:p w14:paraId="67AB0FB9" w14:textId="77777777" w:rsidR="0077187B" w:rsidRPr="00AA4D9D" w:rsidRDefault="00467EB1">
      <w:pPr>
        <w:spacing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 xml:space="preserve">w następującym zakresie: </w:t>
      </w:r>
    </w:p>
    <w:p w14:paraId="28872D76" w14:textId="77777777" w:rsidR="0077187B" w:rsidRPr="00AA4D9D" w:rsidRDefault="00467EB1">
      <w:pPr>
        <w:spacing w:after="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……………………………………………………………………….………………………….</w:t>
      </w:r>
    </w:p>
    <w:p w14:paraId="64E7C801" w14:textId="77777777" w:rsidR="0077187B" w:rsidRPr="00AA4D9D" w:rsidRDefault="00467EB1" w:rsidP="00AA4D9D">
      <w:pPr>
        <w:spacing w:line="276" w:lineRule="auto"/>
        <w:rPr>
          <w:rFonts w:asciiTheme="minorHAnsi" w:hAnsiTheme="minorHAnsi" w:cstheme="minorHAnsi"/>
          <w:i/>
          <w:iCs/>
        </w:rPr>
      </w:pPr>
      <w:r w:rsidRPr="00AA4D9D">
        <w:rPr>
          <w:rFonts w:asciiTheme="minorHAnsi" w:hAnsiTheme="minorHAnsi" w:cstheme="minorHAnsi"/>
          <w:i/>
          <w:iCs/>
        </w:rPr>
        <w:t>(określić odpowiedni zakres udostępnianych zasobów dla wskazanego podmiotu)</w:t>
      </w:r>
    </w:p>
    <w:p w14:paraId="2AF0BAC9" w14:textId="77777777" w:rsidR="0077187B" w:rsidRPr="00AA4D9D" w:rsidRDefault="00467EB1">
      <w:pPr>
        <w:spacing w:after="24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 xml:space="preserve">co odpowiada ponad 10% wartości przedmiotowego zamówienia. </w:t>
      </w:r>
    </w:p>
    <w:tbl>
      <w:tblPr>
        <w:tblW w:w="90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2"/>
      </w:tblGrid>
      <w:tr w:rsidR="0077187B" w:rsidRPr="00AA4D9D" w14:paraId="0FF99697" w14:textId="77777777" w:rsidTr="00AA4D9D">
        <w:tc>
          <w:tcPr>
            <w:tcW w:w="90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A847D" w14:textId="77777777" w:rsidR="0077187B" w:rsidRPr="00AA4D9D" w:rsidRDefault="00467EB1">
            <w:pPr>
              <w:spacing w:before="120" w:after="120"/>
              <w:jc w:val="both"/>
              <w:rPr>
                <w:rFonts w:asciiTheme="minorHAnsi" w:hAnsiTheme="minorHAnsi" w:cstheme="minorHAnsi"/>
              </w:rPr>
            </w:pPr>
            <w:r w:rsidRPr="00AA4D9D">
              <w:rPr>
                <w:rFonts w:asciiTheme="minorHAnsi" w:hAnsiTheme="minorHAnsi" w:cstheme="minorHAnsi"/>
                <w:b/>
              </w:rPr>
              <w:t>OŚWIADCZENIE DOTYCZĄCE PODWYKONAWCY, NA KTÓREGO PRZYPADA PONAD 10% WARTOŚCI ZAMÓWIENIA</w:t>
            </w:r>
          </w:p>
        </w:tc>
      </w:tr>
    </w:tbl>
    <w:p w14:paraId="7512D6F9" w14:textId="77777777" w:rsidR="0077187B" w:rsidRPr="00AA4D9D" w:rsidRDefault="00467EB1">
      <w:pPr>
        <w:spacing w:before="240" w:after="24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  <w:color w:val="0070C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6ECE1088" w14:textId="77777777" w:rsidR="0077187B" w:rsidRPr="00AA4D9D" w:rsidRDefault="00467EB1">
      <w:pPr>
        <w:spacing w:before="120" w:after="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Oświadczam, że w stosunku do następującego podmiotu, będącego podwykonawcą, na którego przypada ponad 10% wartości zamówienia:</w:t>
      </w:r>
    </w:p>
    <w:p w14:paraId="725D17D5" w14:textId="77777777" w:rsidR="0077187B" w:rsidRPr="00AA4D9D" w:rsidRDefault="00467EB1">
      <w:pPr>
        <w:spacing w:before="120" w:after="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 xml:space="preserve"> ……………………………………………………………………………………………….…</w:t>
      </w:r>
    </w:p>
    <w:p w14:paraId="78682BE7" w14:textId="77777777" w:rsidR="0077187B" w:rsidRPr="00AA4D9D" w:rsidRDefault="00467EB1" w:rsidP="00AA4D9D">
      <w:pPr>
        <w:spacing w:after="240" w:line="276" w:lineRule="auto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  <w:i/>
          <w:iCs/>
        </w:rPr>
        <w:t>(podać pełną nazwę/firmę, adres, a także w zależności od podmiotu: NIP/PESEL, KRS/CEiDG)</w:t>
      </w:r>
    </w:p>
    <w:p w14:paraId="4F6941EA" w14:textId="77777777" w:rsidR="0077187B" w:rsidRPr="00AA4D9D" w:rsidRDefault="00467EB1">
      <w:pPr>
        <w:spacing w:before="120" w:after="24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90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2"/>
      </w:tblGrid>
      <w:tr w:rsidR="0077187B" w:rsidRPr="00AA4D9D" w14:paraId="2853C617" w14:textId="77777777" w:rsidTr="00AA4D9D">
        <w:tc>
          <w:tcPr>
            <w:tcW w:w="907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297BC" w14:textId="77777777" w:rsidR="0077187B" w:rsidRPr="00AA4D9D" w:rsidRDefault="00467EB1" w:rsidP="00AA4D9D">
            <w:pPr>
              <w:spacing w:before="120" w:after="120"/>
              <w:ind w:left="-104" w:firstLine="104"/>
              <w:jc w:val="both"/>
              <w:rPr>
                <w:rFonts w:asciiTheme="minorHAnsi" w:hAnsiTheme="minorHAnsi" w:cstheme="minorHAnsi"/>
              </w:rPr>
            </w:pPr>
            <w:r w:rsidRPr="00AA4D9D">
              <w:rPr>
                <w:rFonts w:asciiTheme="minorHAnsi" w:hAnsiTheme="minorHAnsi" w:cstheme="minorHAnsi"/>
                <w:b/>
              </w:rPr>
              <w:t>OŚWIADCZENIE DOTYCZĄCE DOSTAWCY, NA KTÓREGO PRZYPADA PONAD 10% WARTOŚCI ZAMÓWIENIA</w:t>
            </w:r>
          </w:p>
        </w:tc>
      </w:tr>
    </w:tbl>
    <w:p w14:paraId="30E31C13" w14:textId="77777777" w:rsidR="0077187B" w:rsidRPr="00AA4D9D" w:rsidRDefault="00467EB1">
      <w:pPr>
        <w:spacing w:before="240" w:after="24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  <w:color w:val="0070C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13B8D5D4" w14:textId="77777777" w:rsidR="0077187B" w:rsidRPr="00AA4D9D" w:rsidRDefault="00467EB1">
      <w:pPr>
        <w:spacing w:before="120" w:after="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Oświadczam, że w stosunku do następującego podmiotu, będącego dostawcą, na którego przypada ponad 10% wartości zamówienia:</w:t>
      </w:r>
    </w:p>
    <w:p w14:paraId="34EFE016" w14:textId="77777777" w:rsidR="0077187B" w:rsidRPr="00AA4D9D" w:rsidRDefault="00467EB1">
      <w:pPr>
        <w:spacing w:before="120" w:after="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 xml:space="preserve"> ……………………………………………………………………………………………….…</w:t>
      </w:r>
    </w:p>
    <w:p w14:paraId="71747D10" w14:textId="77777777" w:rsidR="0077187B" w:rsidRPr="00AA4D9D" w:rsidRDefault="00467EB1" w:rsidP="00AA4D9D">
      <w:pPr>
        <w:spacing w:after="240" w:line="276" w:lineRule="auto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  <w:i/>
          <w:iCs/>
        </w:rPr>
        <w:t>(podać pełną nazwę/firmę, adres, a także w zależności od podmiotu: NIP/PESEL, KRS/CEiDG)</w:t>
      </w:r>
    </w:p>
    <w:p w14:paraId="1CEEBD2F" w14:textId="77777777" w:rsidR="0077187B" w:rsidRPr="00AA4D9D" w:rsidRDefault="00467EB1">
      <w:pPr>
        <w:spacing w:before="120" w:after="24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nie zachodzą podstawy wykluczenia z postępowania o udzielenie zamówienia przewidziane w  art.  5k rozporządzenia 833/2014 w brzmieniu nadanym rozporządzeniem 2022/576.</w:t>
      </w:r>
    </w:p>
    <w:tbl>
      <w:tblPr>
        <w:tblW w:w="9214" w:type="dxa"/>
        <w:tblInd w:w="-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4"/>
      </w:tblGrid>
      <w:tr w:rsidR="0077187B" w:rsidRPr="00AA4D9D" w14:paraId="5EB378E8" w14:textId="77777777" w:rsidTr="00AA4D9D">
        <w:tc>
          <w:tcPr>
            <w:tcW w:w="921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7CFC" w14:textId="77777777" w:rsidR="0077187B" w:rsidRPr="00AA4D9D" w:rsidRDefault="00467EB1">
            <w:pPr>
              <w:spacing w:before="120" w:after="120"/>
              <w:rPr>
                <w:rFonts w:asciiTheme="minorHAnsi" w:hAnsiTheme="minorHAnsi" w:cstheme="minorHAnsi"/>
              </w:rPr>
            </w:pPr>
            <w:bookmarkStart w:id="1" w:name="_Hlk208824036"/>
            <w:r w:rsidRPr="00AA4D9D">
              <w:rPr>
                <w:rFonts w:asciiTheme="minorHAnsi" w:hAnsiTheme="minorHAnsi" w:cstheme="minorHAnsi"/>
                <w:b/>
              </w:rPr>
              <w:t>OŚWIADCZENIE DOTYCZĄCE PODANYCH INFORMACJI</w:t>
            </w:r>
          </w:p>
        </w:tc>
      </w:tr>
    </w:tbl>
    <w:bookmarkEnd w:id="1"/>
    <w:p w14:paraId="26324050" w14:textId="77777777" w:rsidR="0077187B" w:rsidRPr="00AA4D9D" w:rsidRDefault="00467EB1">
      <w:pPr>
        <w:spacing w:before="240" w:after="240" w:line="276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9356" w:type="dxa"/>
        <w:tblInd w:w="-1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6"/>
      </w:tblGrid>
      <w:tr w:rsidR="0077187B" w:rsidRPr="00AA4D9D" w14:paraId="76BF2F57" w14:textId="77777777" w:rsidTr="00AA4D9D">
        <w:tc>
          <w:tcPr>
            <w:tcW w:w="93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A0358" w14:textId="77777777" w:rsidR="0077187B" w:rsidRPr="00AA4D9D" w:rsidRDefault="00467EB1">
            <w:pPr>
              <w:spacing w:before="120" w:after="120"/>
              <w:rPr>
                <w:rFonts w:asciiTheme="minorHAnsi" w:hAnsiTheme="minorHAnsi" w:cstheme="minorHAnsi"/>
              </w:rPr>
            </w:pPr>
            <w:r w:rsidRPr="00AA4D9D">
              <w:rPr>
                <w:rFonts w:asciiTheme="minorHAnsi" w:hAnsiTheme="minorHAnsi" w:cstheme="minorHAnsi"/>
                <w:b/>
              </w:rPr>
              <w:t>INFORMACJA DOTYCZĄCA DOSTĘPU DO PODMIOTOWYCH ŚRODKÓW DOWODOWYCH</w:t>
            </w:r>
          </w:p>
        </w:tc>
      </w:tr>
    </w:tbl>
    <w:p w14:paraId="43EE4123" w14:textId="78C5EF64" w:rsidR="0077187B" w:rsidRPr="00AA4D9D" w:rsidRDefault="00467EB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2645A8BE" w14:textId="77777777" w:rsidR="0077187B" w:rsidRPr="00AA4D9D" w:rsidRDefault="00467EB1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...................................................................................................................................</w:t>
      </w:r>
    </w:p>
    <w:p w14:paraId="5967505F" w14:textId="77777777" w:rsidR="0077187B" w:rsidRPr="00AA4D9D" w:rsidRDefault="00467EB1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</w:rPr>
      </w:pPr>
      <w:r w:rsidRPr="00AA4D9D">
        <w:rPr>
          <w:rFonts w:asciiTheme="minorHAnsi" w:hAnsiTheme="minorHAnsi" w:cstheme="minorHAnsi"/>
          <w:i/>
          <w:iCs/>
        </w:rPr>
        <w:t>(wskazać podmiotowy środek dowodowy, adres internetowy, wydający urząd lub organ, dokładne dane referencyjne dokumentacji)</w:t>
      </w:r>
    </w:p>
    <w:p w14:paraId="6B83340F" w14:textId="77777777" w:rsidR="0077187B" w:rsidRPr="00AA4D9D" w:rsidRDefault="00467EB1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</w:rPr>
      </w:pPr>
      <w:r w:rsidRPr="00AA4D9D">
        <w:rPr>
          <w:rFonts w:asciiTheme="minorHAnsi" w:hAnsiTheme="minorHAnsi" w:cstheme="minorHAnsi"/>
        </w:rPr>
        <w:t>...................................................................................................................................</w:t>
      </w:r>
    </w:p>
    <w:p w14:paraId="787520A1" w14:textId="452BACA6" w:rsidR="004E3CBB" w:rsidRPr="00A3365C" w:rsidRDefault="00467EB1" w:rsidP="00A3365C">
      <w:pPr>
        <w:spacing w:after="0" w:line="360" w:lineRule="auto"/>
        <w:ind w:left="284"/>
        <w:jc w:val="both"/>
        <w:rPr>
          <w:rFonts w:asciiTheme="minorHAnsi" w:hAnsiTheme="minorHAnsi" w:cstheme="minorHAnsi"/>
          <w:i/>
          <w:iCs/>
        </w:rPr>
      </w:pPr>
      <w:r w:rsidRPr="00AA4D9D">
        <w:rPr>
          <w:rFonts w:asciiTheme="minorHAnsi" w:hAnsiTheme="minorHAnsi" w:cstheme="minorHAnsi"/>
          <w:i/>
          <w:iCs/>
        </w:rPr>
        <w:t>(wskazać podmiotowy środek dowodowy, adres internetowy, wydający urząd lub organ, dokładne dane referencyjne dokumentacji</w:t>
      </w:r>
    </w:p>
    <w:p w14:paraId="75A12719" w14:textId="6CDA6B3B" w:rsidR="004E3CBB" w:rsidRDefault="004E3CBB" w:rsidP="004E3CBB">
      <w:pPr>
        <w:shd w:val="clear" w:color="auto" w:fill="BFBFBF"/>
        <w:spacing w:line="360" w:lineRule="auto"/>
        <w:jc w:val="both"/>
        <w:rPr>
          <w:b/>
          <w:bCs/>
        </w:rPr>
      </w:pPr>
      <w:r>
        <w:rPr>
          <w:b/>
          <w:bCs/>
        </w:rPr>
        <w:t>OŚWIADCZENIE NA PODSTAWIE ART. 16 B USTAWY PZP:</w:t>
      </w:r>
    </w:p>
    <w:p w14:paraId="4265F094" w14:textId="77777777" w:rsidR="004E3CBB" w:rsidRDefault="004E3CBB" w:rsidP="004E3CBB">
      <w:r>
        <w:t>Oświadczam, że:</w:t>
      </w:r>
    </w:p>
    <w:p w14:paraId="5BCB3967" w14:textId="77777777" w:rsidR="004E3CBB" w:rsidRDefault="004E3CBB" w:rsidP="004E3CBB">
      <w:r>
        <w:rPr>
          <w:rFonts w:ascii="Segoe UI Symbol" w:hAnsi="Segoe UI Symbol"/>
        </w:rPr>
        <w:t>☐</w:t>
      </w:r>
      <w:r>
        <w:t xml:space="preserve"> Tak </w:t>
      </w:r>
      <w:r>
        <w:rPr>
          <w:rFonts w:ascii="Segoe UI Symbol" w:hAnsi="Segoe UI Symbol"/>
        </w:rPr>
        <w:t>☐</w:t>
      </w:r>
      <w:r>
        <w:t xml:space="preserve"> Nie</w:t>
      </w:r>
      <w:r>
        <w:br/>
        <w:t>prowadzę działalność gospodarczą oraz mam siedzibę albo miejsce zamieszkania w państwie trzecim niebędącym stroną umów międzynarodowych, o których mowa w przepisach art. 16 b ustawy Prawo zamówień publicznych</w:t>
      </w:r>
    </w:p>
    <w:p w14:paraId="1E6603E1" w14:textId="77777777" w:rsidR="004E3CBB" w:rsidRDefault="004E3CBB" w:rsidP="004E3CBB">
      <w:r>
        <w:rPr>
          <w:rFonts w:ascii="Segoe UI Symbol" w:hAnsi="Segoe UI Symbol"/>
        </w:rPr>
        <w:t>☐</w:t>
      </w:r>
      <w:r>
        <w:t xml:space="preserve"> Tak </w:t>
      </w:r>
      <w:r>
        <w:rPr>
          <w:rFonts w:ascii="Segoe UI Symbol" w:hAnsi="Segoe UI Symbol"/>
        </w:rPr>
        <w:t>☐</w:t>
      </w:r>
      <w:r>
        <w:t xml:space="preserve"> Nie</w:t>
      </w:r>
      <w:r>
        <w:br/>
        <w:t>ubiegam się o udzielenie zamówienia wspólnie z wykonawcami pochodzącymi z państw trzecich niebędących stronami umów międzynarodowych, o których mowa w przepisach art. 16 b ustawy Prawo zamówień publicznych</w:t>
      </w:r>
    </w:p>
    <w:p w14:paraId="4AAF91F3" w14:textId="77777777" w:rsidR="004E3CBB" w:rsidRDefault="004E3CBB" w:rsidP="004E3CBB">
      <w:r>
        <w:rPr>
          <w:rFonts w:ascii="Segoe UI Symbol" w:hAnsi="Segoe UI Symbol"/>
        </w:rPr>
        <w:t>☐</w:t>
      </w:r>
      <w:r>
        <w:t xml:space="preserve"> Tak </w:t>
      </w:r>
      <w:r>
        <w:rPr>
          <w:rFonts w:ascii="Segoe UI Symbol" w:hAnsi="Segoe UI Symbol"/>
        </w:rPr>
        <w:t>☐</w:t>
      </w:r>
      <w:r>
        <w:t xml:space="preserve"> Nie</w:t>
      </w:r>
      <w:r>
        <w:br/>
        <w:t>polegam na zdolnościach lub sytuacji podmiotów udostępniających zasoby pochodzących z państw trzecich niebędących stronami umów międzynarodowych, o których mowa w przepisach art. 16 b ustawy Prawo zamówień publicznych</w:t>
      </w:r>
    </w:p>
    <w:p w14:paraId="4C7EEE7E" w14:textId="77777777" w:rsidR="004E3CBB" w:rsidRDefault="004E3CBB" w:rsidP="004E3CBB">
      <w:r>
        <w:rPr>
          <w:rFonts w:ascii="Segoe UI Symbol" w:hAnsi="Segoe UI Symbol"/>
        </w:rPr>
        <w:t>☐</w:t>
      </w:r>
      <w:r>
        <w:t xml:space="preserve"> Tak </w:t>
      </w:r>
      <w:r>
        <w:rPr>
          <w:rFonts w:ascii="Segoe UI Symbol" w:hAnsi="Segoe UI Symbol"/>
        </w:rPr>
        <w:t>☐</w:t>
      </w:r>
      <w:r>
        <w:t xml:space="preserve"> Nie</w:t>
      </w:r>
      <w:r>
        <w:br/>
        <w:t>powierzę wykonanie części zamówienia podwykonawcom pochodzącym z państw trzecich niebędących stronami umów międzynarodowych, o których mowa w przepisach art. 16 b ustawy Prawo zamówień publicznych</w:t>
      </w:r>
    </w:p>
    <w:p w14:paraId="25B9328C" w14:textId="209FED51" w:rsidR="004E3CBB" w:rsidRPr="0094600C" w:rsidRDefault="004E3CBB" w:rsidP="004E3CBB">
      <w:r>
        <w:rPr>
          <w:rFonts w:ascii="Segoe UI Symbol" w:hAnsi="Segoe UI Symbol"/>
        </w:rPr>
        <w:t>☐</w:t>
      </w:r>
      <w:r>
        <w:t xml:space="preserve"> Tak </w:t>
      </w:r>
      <w:r>
        <w:rPr>
          <w:rFonts w:ascii="Segoe UI Symbol" w:hAnsi="Segoe UI Symbol"/>
        </w:rPr>
        <w:t>☐</w:t>
      </w:r>
      <w:r>
        <w:t xml:space="preserve"> Nie</w:t>
      </w:r>
      <w:r>
        <w:br/>
        <w:t>Podwykonawcy, którym powierzę wykonanie części zamówienia, mogą powierzyć wykonanie części zamówienia dalszym podwykonawcom pochodzącym z państw trzecich niebędących stronami umów międzynarodowych, o których mowa w przepisach art. 16 b ustawy Prawo zamówień publicznych.</w:t>
      </w:r>
    </w:p>
    <w:p w14:paraId="1FCF06A3" w14:textId="77777777" w:rsidR="004E3CBB" w:rsidRDefault="004E3CBB">
      <w:pPr>
        <w:ind w:left="3828"/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4677614C" w14:textId="77777777" w:rsidR="004E3CBB" w:rsidRDefault="004E3CBB">
      <w:pPr>
        <w:ind w:left="3828"/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14:paraId="3E553297" w14:textId="643E5608" w:rsidR="0077187B" w:rsidRPr="00AA4D9D" w:rsidRDefault="00467EB1">
      <w:pPr>
        <w:ind w:left="3828"/>
        <w:jc w:val="center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AA4D9D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              NALEŻY PODPISAĆ ELEKTRONICZNIE </w:t>
      </w:r>
    </w:p>
    <w:p w14:paraId="62031AAB" w14:textId="1B6E491A" w:rsidR="0077187B" w:rsidRPr="00AA4D9D" w:rsidRDefault="00AA4D9D" w:rsidP="00AA4D9D">
      <w:pPr>
        <w:ind w:left="490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AA4D9D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           </w:t>
      </w:r>
      <w:r w:rsidR="00467EB1" w:rsidRPr="00AA4D9D">
        <w:rPr>
          <w:rFonts w:asciiTheme="minorHAnsi" w:hAnsiTheme="minorHAnsi" w:cstheme="minorHAnsi"/>
          <w:b/>
          <w:bCs/>
          <w:iCs/>
          <w:sz w:val="20"/>
          <w:szCs w:val="20"/>
        </w:rPr>
        <w:t>(PODPISEM KWALIFIKOWANYM)</w:t>
      </w:r>
    </w:p>
    <w:sectPr w:rsidR="0077187B" w:rsidRPr="00AA4D9D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993" w:left="1417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737A9" w14:textId="77777777" w:rsidR="00737AB9" w:rsidRDefault="00737AB9">
      <w:pPr>
        <w:spacing w:after="0"/>
      </w:pPr>
      <w:r>
        <w:separator/>
      </w:r>
    </w:p>
  </w:endnote>
  <w:endnote w:type="continuationSeparator" w:id="0">
    <w:p w14:paraId="59127FEE" w14:textId="77777777" w:rsidR="00737AB9" w:rsidRDefault="00737A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A76D" w14:textId="77777777" w:rsidR="002458D6" w:rsidRPr="002458D6" w:rsidRDefault="002458D6" w:rsidP="002458D6">
    <w:pPr>
      <w:suppressAutoHyphens w:val="0"/>
      <w:autoSpaceDN/>
      <w:spacing w:after="120" w:line="276" w:lineRule="auto"/>
      <w:ind w:left="-567" w:right="-428"/>
      <w:jc w:val="both"/>
      <w:textAlignment w:val="auto"/>
      <w:rPr>
        <w:rFonts w:eastAsiaTheme="minorEastAsia" w:cs="Calibri"/>
        <w:sz w:val="18"/>
        <w:szCs w:val="18"/>
        <w:lang w:eastAsia="pl-PL"/>
      </w:rPr>
    </w:pPr>
    <w:r w:rsidRPr="002458D6">
      <w:rPr>
        <w:rFonts w:eastAsiaTheme="minorEastAsia" w:cs="Calibri"/>
        <w:i/>
        <w:sz w:val="18"/>
        <w:szCs w:val="18"/>
        <w:lang w:eastAsia="pl-PL"/>
      </w:rPr>
      <w:t>Zamawiający: Szpital Miejski w Siemianowicach Śląskich Sp. z o. o.</w:t>
    </w:r>
  </w:p>
  <w:p w14:paraId="7928235E" w14:textId="77777777" w:rsidR="00925FA5" w:rsidRDefault="00925F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1AB3D" w14:textId="77777777" w:rsidR="00737AB9" w:rsidRDefault="00737AB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66DBF40" w14:textId="77777777" w:rsidR="00737AB9" w:rsidRDefault="00737AB9">
      <w:pPr>
        <w:spacing w:after="0"/>
      </w:pPr>
      <w:r>
        <w:continuationSeparator/>
      </w:r>
    </w:p>
  </w:footnote>
  <w:footnote w:id="1">
    <w:p w14:paraId="1B155249" w14:textId="77777777" w:rsidR="0077187B" w:rsidRPr="00302A7C" w:rsidRDefault="00467EB1">
      <w:pPr>
        <w:pStyle w:val="Tekstprzypisudolnego"/>
        <w:jc w:val="both"/>
        <w:rPr>
          <w:rFonts w:ascii="Times New Roman" w:hAnsi="Times New Roman"/>
        </w:rPr>
      </w:pPr>
      <w:r w:rsidRPr="00302A7C">
        <w:rPr>
          <w:rStyle w:val="Odwoanieprzypisudolnego"/>
          <w:rFonts w:ascii="Times New Roman" w:hAnsi="Times New Roman"/>
        </w:rPr>
        <w:footnoteRef/>
      </w:r>
      <w:r w:rsidRPr="00302A7C">
        <w:rPr>
          <w:rFonts w:ascii="Times New Roman" w:hAnsi="Times New Roman"/>
        </w:rPr>
        <w:t xml:space="preserve"> </w:t>
      </w:r>
      <w:r w:rsidRPr="00302A7C">
        <w:rPr>
          <w:rFonts w:ascii="Times New Roman" w:hAnsi="Times New Roman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</w:t>
      </w:r>
      <w:r>
        <w:rPr>
          <w:rFonts w:ascii="Arial" w:hAnsi="Arial" w:cs="Arial"/>
          <w:sz w:val="16"/>
          <w:szCs w:val="16"/>
        </w:rPr>
        <w:t xml:space="preserve"> 2014/23/UE, art. 7 i 8, art. 10 lit. b)–f) i lit. </w:t>
      </w:r>
      <w:r w:rsidRPr="00302A7C">
        <w:rPr>
          <w:rFonts w:ascii="Times New Roman" w:hAnsi="Times New Roman"/>
          <w:sz w:val="16"/>
          <w:szCs w:val="16"/>
        </w:rPr>
        <w:t>h)–j) dyrektywy 2014/24/UE, art. 18, art. 21 lit. b)–e) i lit. g)–i), art. 29 i 30 dyrektywy 2014/25/UE oraz art. 13 lit. a)–d), lit. f)–h) i lit. j) dyrektywy 2009/81/WE na rzecz lub z udziałem:</w:t>
      </w:r>
    </w:p>
    <w:p w14:paraId="1C0269A7" w14:textId="77777777" w:rsidR="0077187B" w:rsidRPr="00302A7C" w:rsidRDefault="00467EB1">
      <w:pPr>
        <w:numPr>
          <w:ilvl w:val="0"/>
          <w:numId w:val="2"/>
        </w:numPr>
        <w:spacing w:after="0"/>
        <w:ind w:left="426" w:hanging="284"/>
        <w:rPr>
          <w:rFonts w:ascii="Times New Roman" w:hAnsi="Times New Roman"/>
          <w:sz w:val="16"/>
          <w:szCs w:val="16"/>
        </w:rPr>
      </w:pPr>
      <w:r w:rsidRPr="00302A7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14:paraId="239BE8D0" w14:textId="77777777" w:rsidR="0077187B" w:rsidRPr="00302A7C" w:rsidRDefault="00467EB1">
      <w:pPr>
        <w:numPr>
          <w:ilvl w:val="0"/>
          <w:numId w:val="1"/>
        </w:numPr>
        <w:spacing w:after="0"/>
        <w:ind w:left="426" w:hanging="284"/>
        <w:rPr>
          <w:rFonts w:ascii="Times New Roman" w:hAnsi="Times New Roman"/>
          <w:sz w:val="16"/>
          <w:szCs w:val="16"/>
        </w:rPr>
      </w:pPr>
      <w:r w:rsidRPr="00302A7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2F3F2F6E" w14:textId="77777777" w:rsidR="0077187B" w:rsidRPr="00302A7C" w:rsidRDefault="00467EB1">
      <w:pPr>
        <w:numPr>
          <w:ilvl w:val="0"/>
          <w:numId w:val="1"/>
        </w:numPr>
        <w:spacing w:after="0"/>
        <w:ind w:left="426" w:hanging="284"/>
        <w:rPr>
          <w:rFonts w:ascii="Times New Roman" w:hAnsi="Times New Roman"/>
          <w:sz w:val="16"/>
          <w:szCs w:val="16"/>
        </w:rPr>
      </w:pPr>
      <w:r w:rsidRPr="00302A7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F80E97B" w14:textId="56FF7107" w:rsidR="0077187B" w:rsidRPr="0094600C" w:rsidRDefault="00467EB1">
      <w:pPr>
        <w:pStyle w:val="Tekstprzypisudolnego"/>
        <w:rPr>
          <w:rFonts w:ascii="Times New Roman" w:hAnsi="Times New Roman"/>
          <w:sz w:val="16"/>
          <w:szCs w:val="16"/>
        </w:rPr>
      </w:pPr>
      <w:r w:rsidRPr="00302A7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9E582" w14:textId="77777777" w:rsidR="0077187B" w:rsidRPr="00302A7C" w:rsidRDefault="00467EB1">
      <w:pPr>
        <w:pStyle w:val="Tekstprzypisudolnego"/>
        <w:jc w:val="both"/>
        <w:rPr>
          <w:rFonts w:ascii="Times New Roman" w:hAnsi="Times New Roman"/>
        </w:rPr>
      </w:pPr>
      <w:r w:rsidRPr="00302A7C">
        <w:rPr>
          <w:rStyle w:val="Odwoanieprzypisudolnego"/>
          <w:rFonts w:ascii="Times New Roman" w:hAnsi="Times New Roman"/>
        </w:rPr>
        <w:footnoteRef/>
      </w:r>
      <w:r w:rsidRPr="00302A7C">
        <w:rPr>
          <w:rFonts w:ascii="Times New Roman" w:hAnsi="Times New Roman"/>
        </w:rPr>
        <w:t xml:space="preserve"> </w:t>
      </w:r>
      <w:r w:rsidRPr="00302A7C">
        <w:rPr>
          <w:rFonts w:ascii="Times New Roman" w:hAnsi="Times New Roman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8366D30" w14:textId="77777777" w:rsidR="0077187B" w:rsidRPr="00302A7C" w:rsidRDefault="00467EB1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302A7C">
        <w:rPr>
          <w:rFonts w:ascii="Times New Roman" w:hAnsi="Times New Roman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07B6C9" w14:textId="77777777" w:rsidR="0077187B" w:rsidRPr="00302A7C" w:rsidRDefault="00467EB1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302A7C">
        <w:rPr>
          <w:rFonts w:ascii="Times New Roman" w:hAnsi="Times New Roman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FC0986" w14:textId="77777777" w:rsidR="0077187B" w:rsidRPr="00302A7C" w:rsidRDefault="00467EB1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302A7C">
        <w:rPr>
          <w:rFonts w:ascii="Times New Roman" w:hAnsi="Times New Roman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F1A4" w14:textId="737931AF" w:rsidR="002458D6" w:rsidRPr="002458D6" w:rsidRDefault="002458D6" w:rsidP="002458D6">
    <w:pPr>
      <w:tabs>
        <w:tab w:val="right" w:pos="9072"/>
      </w:tabs>
      <w:suppressAutoHyphens w:val="0"/>
      <w:autoSpaceDE w:val="0"/>
      <w:spacing w:after="0" w:line="276" w:lineRule="auto"/>
      <w:textAlignment w:val="auto"/>
      <w:rPr>
        <w:rFonts w:eastAsia="Times New Roman" w:cs="Calibri"/>
        <w:i/>
        <w:color w:val="000000"/>
        <w:sz w:val="20"/>
        <w:szCs w:val="20"/>
        <w:u w:val="single"/>
        <w:lang w:eastAsia="pl-PL"/>
      </w:rPr>
    </w:pPr>
    <w:r w:rsidRPr="002458D6">
      <w:rPr>
        <w:rFonts w:eastAsia="Times New Roman" w:cs="Calibri"/>
        <w:i/>
        <w:sz w:val="20"/>
        <w:szCs w:val="20"/>
        <w:u w:val="single"/>
        <w:lang w:eastAsia="pl-PL"/>
      </w:rPr>
      <w:t>numer referencyjny sprawy: SZM/DZ/</w:t>
    </w:r>
    <w:r>
      <w:rPr>
        <w:rFonts w:eastAsia="Times New Roman" w:cs="Calibri"/>
        <w:i/>
        <w:sz w:val="20"/>
        <w:szCs w:val="20"/>
        <w:u w:val="single"/>
        <w:lang w:eastAsia="pl-PL"/>
      </w:rPr>
      <w:t>PN/</w:t>
    </w:r>
    <w:r w:rsidRPr="002458D6">
      <w:rPr>
        <w:rFonts w:eastAsia="Times New Roman" w:cs="Calibri"/>
        <w:i/>
        <w:sz w:val="20"/>
        <w:szCs w:val="20"/>
        <w:u w:val="single"/>
        <w:lang w:eastAsia="pl-PL"/>
      </w:rPr>
      <w:t>340/</w:t>
    </w:r>
    <w:r w:rsidR="00A3365C">
      <w:rPr>
        <w:rFonts w:eastAsia="Times New Roman" w:cs="Calibri"/>
        <w:i/>
        <w:sz w:val="20"/>
        <w:szCs w:val="20"/>
        <w:u w:val="single"/>
        <w:lang w:eastAsia="pl-PL"/>
      </w:rPr>
      <w:t>12</w:t>
    </w:r>
    <w:r w:rsidRPr="002458D6">
      <w:rPr>
        <w:rFonts w:eastAsia="Times New Roman" w:cs="Calibri"/>
        <w:i/>
        <w:sz w:val="20"/>
        <w:szCs w:val="20"/>
        <w:u w:val="single"/>
        <w:lang w:eastAsia="pl-PL"/>
      </w:rPr>
      <w:t>/202</w:t>
    </w:r>
    <w:r>
      <w:rPr>
        <w:rFonts w:eastAsia="Times New Roman" w:cs="Calibri"/>
        <w:i/>
        <w:sz w:val="20"/>
        <w:szCs w:val="20"/>
        <w:u w:val="single"/>
        <w:lang w:eastAsia="pl-PL"/>
      </w:rPr>
      <w:t>6</w:t>
    </w:r>
    <w:r w:rsidRPr="002458D6">
      <w:rPr>
        <w:rFonts w:eastAsia="Times New Roman" w:cs="Calibri"/>
        <w:i/>
        <w:color w:val="000000"/>
        <w:sz w:val="24"/>
        <w:szCs w:val="24"/>
        <w:u w:val="single"/>
        <w:lang w:eastAsia="pl-PL"/>
      </w:rPr>
      <w:t xml:space="preserve"> </w:t>
    </w:r>
    <w:r w:rsidRPr="002458D6">
      <w:rPr>
        <w:rFonts w:eastAsia="Times New Roman" w:cs="Calibri"/>
        <w:i/>
        <w:sz w:val="24"/>
        <w:szCs w:val="24"/>
        <w:u w:val="single"/>
        <w:lang w:eastAsia="pl-PL"/>
      </w:rPr>
      <w:t xml:space="preserve"> </w:t>
    </w:r>
    <w:r w:rsidRPr="002458D6">
      <w:rPr>
        <w:rFonts w:eastAsia="Times New Roman" w:cs="Calibri"/>
        <w:i/>
        <w:color w:val="000000"/>
        <w:sz w:val="20"/>
        <w:szCs w:val="20"/>
        <w:u w:val="single"/>
        <w:lang w:eastAsia="pl-PL"/>
      </w:rPr>
      <w:tab/>
      <w:t xml:space="preserve">Załącznik nr </w:t>
    </w:r>
    <w:r>
      <w:rPr>
        <w:rFonts w:eastAsia="Times New Roman" w:cs="Calibri"/>
        <w:i/>
        <w:color w:val="000000"/>
        <w:sz w:val="20"/>
        <w:szCs w:val="20"/>
        <w:u w:val="single"/>
        <w:lang w:eastAsia="pl-PL"/>
      </w:rPr>
      <w:t>5</w:t>
    </w:r>
    <w:r w:rsidRPr="002458D6">
      <w:rPr>
        <w:rFonts w:eastAsia="Times New Roman" w:cs="Calibri"/>
        <w:i/>
        <w:color w:val="000000"/>
        <w:sz w:val="20"/>
        <w:szCs w:val="20"/>
        <w:u w:val="single"/>
        <w:lang w:eastAsia="pl-PL"/>
      </w:rPr>
      <w:t xml:space="preserve"> do SWZ</w:t>
    </w:r>
  </w:p>
  <w:p w14:paraId="514A5357" w14:textId="77777777" w:rsidR="00925FA5" w:rsidRDefault="00925F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82004"/>
    <w:multiLevelType w:val="multilevel"/>
    <w:tmpl w:val="CB12F1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7E3DBB"/>
    <w:multiLevelType w:val="multilevel"/>
    <w:tmpl w:val="EAB240D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270720"/>
    <w:multiLevelType w:val="multilevel"/>
    <w:tmpl w:val="2B4EBD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9492741">
    <w:abstractNumId w:val="1"/>
  </w:num>
  <w:num w:numId="2" w16cid:durableId="1708796061">
    <w:abstractNumId w:val="1"/>
    <w:lvlOverride w:ilvl="0">
      <w:startOverride w:val="1"/>
    </w:lvlOverride>
  </w:num>
  <w:num w:numId="3" w16cid:durableId="781648726">
    <w:abstractNumId w:val="2"/>
  </w:num>
  <w:num w:numId="4" w16cid:durableId="237256287">
    <w:abstractNumId w:val="2"/>
    <w:lvlOverride w:ilvl="0">
      <w:startOverride w:val="1"/>
    </w:lvlOverride>
  </w:num>
  <w:num w:numId="5" w16cid:durableId="1252198944">
    <w:abstractNumId w:val="0"/>
  </w:num>
  <w:num w:numId="6" w16cid:durableId="156822395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87B"/>
    <w:rsid w:val="00032E09"/>
    <w:rsid w:val="00097B62"/>
    <w:rsid w:val="00106866"/>
    <w:rsid w:val="00131438"/>
    <w:rsid w:val="00144A7B"/>
    <w:rsid w:val="00170054"/>
    <w:rsid w:val="001E4ACB"/>
    <w:rsid w:val="001F799E"/>
    <w:rsid w:val="002458D6"/>
    <w:rsid w:val="00255E35"/>
    <w:rsid w:val="002F026A"/>
    <w:rsid w:val="00302A7C"/>
    <w:rsid w:val="003074EA"/>
    <w:rsid w:val="00377E8D"/>
    <w:rsid w:val="00467EB1"/>
    <w:rsid w:val="004770AB"/>
    <w:rsid w:val="004C31B3"/>
    <w:rsid w:val="004E3CBB"/>
    <w:rsid w:val="004F1879"/>
    <w:rsid w:val="00501097"/>
    <w:rsid w:val="00506665"/>
    <w:rsid w:val="005353E1"/>
    <w:rsid w:val="005C0CED"/>
    <w:rsid w:val="005E4310"/>
    <w:rsid w:val="00614366"/>
    <w:rsid w:val="006427F5"/>
    <w:rsid w:val="00647E45"/>
    <w:rsid w:val="006642AB"/>
    <w:rsid w:val="00673762"/>
    <w:rsid w:val="00682114"/>
    <w:rsid w:val="006A1532"/>
    <w:rsid w:val="006C7484"/>
    <w:rsid w:val="006D7E74"/>
    <w:rsid w:val="007211C6"/>
    <w:rsid w:val="00737AB9"/>
    <w:rsid w:val="0077187B"/>
    <w:rsid w:val="0078019B"/>
    <w:rsid w:val="007C03BF"/>
    <w:rsid w:val="007D70BE"/>
    <w:rsid w:val="0086644B"/>
    <w:rsid w:val="008853DD"/>
    <w:rsid w:val="008C7E3B"/>
    <w:rsid w:val="008F5CEE"/>
    <w:rsid w:val="00925FA5"/>
    <w:rsid w:val="0092659F"/>
    <w:rsid w:val="0094600C"/>
    <w:rsid w:val="00947B8F"/>
    <w:rsid w:val="00957B75"/>
    <w:rsid w:val="00963E13"/>
    <w:rsid w:val="00A3365C"/>
    <w:rsid w:val="00AA4D9D"/>
    <w:rsid w:val="00AB64CF"/>
    <w:rsid w:val="00B42F89"/>
    <w:rsid w:val="00BC542E"/>
    <w:rsid w:val="00C22A2D"/>
    <w:rsid w:val="00C32A17"/>
    <w:rsid w:val="00C9614F"/>
    <w:rsid w:val="00CA43EB"/>
    <w:rsid w:val="00CC13D2"/>
    <w:rsid w:val="00CD24F5"/>
    <w:rsid w:val="00D474F2"/>
    <w:rsid w:val="00DA4661"/>
    <w:rsid w:val="00DB0447"/>
    <w:rsid w:val="00DC6DA9"/>
    <w:rsid w:val="00E6192E"/>
    <w:rsid w:val="00E61EBF"/>
    <w:rsid w:val="00E67207"/>
    <w:rsid w:val="00EB0E55"/>
    <w:rsid w:val="00FB7F14"/>
    <w:rsid w:val="00FC0FA8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9C9CF"/>
  <w15:docId w15:val="{E4D5D34B-0F15-4290-BE7E-2E37CA7A8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paragraph" w:styleId="Tekstprzypisukocowego">
    <w:name w:val="endnote text"/>
    <w:basedOn w:val="Normalny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styleId="Odwoanieprzypisukocowego">
    <w:name w:val="endnote reference"/>
    <w:rPr>
      <w:position w:val="0"/>
      <w:vertAlign w:val="superscript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pPr>
      <w:spacing w:after="1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AA4D9D"/>
    <w:pPr>
      <w:suppressAutoHyphens/>
    </w:pPr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E61EBF"/>
    <w:pPr>
      <w:autoSpaceDN/>
      <w:textAlignment w:val="auto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9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1008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5</cp:revision>
  <cp:lastPrinted>2025-04-28T10:16:00Z</cp:lastPrinted>
  <dcterms:created xsi:type="dcterms:W3CDTF">2026-02-12T08:30:00Z</dcterms:created>
  <dcterms:modified xsi:type="dcterms:W3CDTF">2026-04-10T07:34:00Z</dcterms:modified>
</cp:coreProperties>
</file>